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D83" w:rsidRDefault="00C035B1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:rsidR="00973D83" w:rsidRDefault="00C035B1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:rsidR="00973D83" w:rsidRDefault="008C155C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:rsidR="00973D83" w:rsidRDefault="008C155C">
      <w:pPr>
        <w:framePr w:w="11630" w:h="732" w:hRule="exact" w:hSpace="187" w:wrap="around" w:vAnchor="page" w:hAnchor="page" w:x="298" w:y="851"/>
        <w:jc w:val="center"/>
      </w:pPr>
    </w:p>
    <w:p w:rsidR="00973D83" w:rsidRDefault="008C155C">
      <w:pPr>
        <w:jc w:val="center"/>
        <w:rPr>
          <w:rFonts w:ascii="Moderne" w:hAnsi="Moderne"/>
          <w:smallCaps/>
          <w:sz w:val="18"/>
        </w:rPr>
      </w:pPr>
    </w:p>
    <w:p w:rsidR="00973D83" w:rsidRPr="00033549" w:rsidRDefault="00AB1978" w:rsidP="00973D83">
      <w:pPr>
        <w:jc w:val="center"/>
        <w:rPr>
          <w:rFonts w:ascii="Garamond" w:hAnsi="Garamond"/>
          <w:sz w:val="26"/>
        </w:rPr>
      </w:pPr>
      <w:r>
        <w:rPr>
          <w:rFonts w:ascii="Times New Roman" w:hAnsi="Times New Roman"/>
          <w:smallCaps/>
          <w:noProof/>
          <w:sz w:val="20"/>
        </w:rPr>
        <w:fldChar w:fldCharType="begin"/>
      </w:r>
      <w:r w:rsidR="00C035B1">
        <w:rPr>
          <w:rFonts w:ascii="Times New Roman" w:hAnsi="Times New Roman"/>
          <w:smallCaps/>
          <w:noProof/>
          <w:sz w:val="20"/>
        </w:rPr>
        <w:instrText xml:space="preserve"> TIME \@ "d MMMM yyyy" </w:instrText>
      </w:r>
      <w:r>
        <w:rPr>
          <w:rFonts w:ascii="Times New Roman" w:hAnsi="Times New Roman"/>
          <w:smallCaps/>
          <w:noProof/>
          <w:sz w:val="20"/>
        </w:rPr>
        <w:fldChar w:fldCharType="separate"/>
      </w:r>
      <w:r w:rsidR="008C155C">
        <w:rPr>
          <w:rFonts w:ascii="Times New Roman" w:hAnsi="Times New Roman"/>
          <w:smallCaps/>
          <w:noProof/>
          <w:sz w:val="20"/>
        </w:rPr>
        <w:t>10 September 2010</w:t>
      </w:r>
      <w:r>
        <w:rPr>
          <w:rFonts w:ascii="Times New Roman" w:hAnsi="Times New Roman"/>
          <w:smallCaps/>
          <w:noProof/>
          <w:sz w:val="20"/>
        </w:rPr>
        <w:fldChar w:fldCharType="end"/>
      </w:r>
    </w:p>
    <w:p w:rsidR="00973D83" w:rsidRPr="00033549" w:rsidRDefault="008C155C">
      <w:pPr>
        <w:rPr>
          <w:rFonts w:ascii="Garamond" w:hAnsi="Garamond"/>
          <w:sz w:val="26"/>
        </w:rPr>
      </w:pPr>
    </w:p>
    <w:p w:rsidR="00C035B1" w:rsidRDefault="00C035B1">
      <w:pPr>
        <w:rPr>
          <w:rFonts w:ascii="Garamond" w:hAnsi="Garamond"/>
          <w:sz w:val="26"/>
        </w:rPr>
      </w:pPr>
    </w:p>
    <w:p w:rsidR="00C035B1" w:rsidRDefault="00C035B1">
      <w:pPr>
        <w:rPr>
          <w:rFonts w:ascii="Garamond" w:hAnsi="Garamond"/>
          <w:sz w:val="26"/>
        </w:rPr>
      </w:pPr>
    </w:p>
    <w:p w:rsidR="00C035B1" w:rsidRDefault="00E60764">
      <w:pPr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>Dear L</w:t>
      </w:r>
      <w:r w:rsidR="00C035B1">
        <w:rPr>
          <w:rFonts w:ascii="Garamond" w:hAnsi="Garamond"/>
          <w:sz w:val="26"/>
        </w:rPr>
        <w:t>uis and Angel,</w:t>
      </w:r>
    </w:p>
    <w:p w:rsidR="00C035B1" w:rsidRDefault="00C035B1">
      <w:pPr>
        <w:rPr>
          <w:rFonts w:ascii="Garamond" w:hAnsi="Garamond"/>
          <w:sz w:val="26"/>
        </w:rPr>
      </w:pPr>
    </w:p>
    <w:p w:rsidR="00E60764" w:rsidRDefault="00C035B1">
      <w:pPr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 xml:space="preserve">Attached are the forms that we will submit.  </w:t>
      </w:r>
    </w:p>
    <w:p w:rsidR="00E60764" w:rsidRDefault="00E60764">
      <w:pPr>
        <w:rPr>
          <w:rFonts w:ascii="Garamond" w:hAnsi="Garamond"/>
          <w:sz w:val="26"/>
        </w:rPr>
      </w:pPr>
    </w:p>
    <w:p w:rsidR="00C035B1" w:rsidRDefault="00C035B1">
      <w:pPr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>It is sometimes difficult to understand the information being requested</w:t>
      </w:r>
      <w:r w:rsidR="00E60764">
        <w:rPr>
          <w:rFonts w:ascii="Garamond" w:hAnsi="Garamond"/>
          <w:sz w:val="26"/>
        </w:rPr>
        <w:t xml:space="preserve"> in these forms</w:t>
      </w:r>
      <w:r>
        <w:rPr>
          <w:rFonts w:ascii="Garamond" w:hAnsi="Garamond"/>
          <w:sz w:val="26"/>
        </w:rPr>
        <w:t>.  Do the very best you can and we will try to help later if needed.</w:t>
      </w:r>
    </w:p>
    <w:p w:rsidR="00C035B1" w:rsidRDefault="00C035B1">
      <w:pPr>
        <w:rPr>
          <w:rFonts w:ascii="Garamond" w:hAnsi="Garamond"/>
          <w:sz w:val="26"/>
        </w:rPr>
      </w:pPr>
    </w:p>
    <w:p w:rsidR="00C035B1" w:rsidRDefault="00C035B1">
      <w:pPr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 xml:space="preserve">I think it may be better if we </w:t>
      </w:r>
      <w:r w:rsidR="00E60764">
        <w:rPr>
          <w:rFonts w:ascii="Garamond" w:hAnsi="Garamond"/>
          <w:sz w:val="26"/>
        </w:rPr>
        <w:t xml:space="preserve">simply </w:t>
      </w:r>
      <w:r>
        <w:rPr>
          <w:rFonts w:ascii="Garamond" w:hAnsi="Garamond"/>
          <w:sz w:val="26"/>
        </w:rPr>
        <w:t>get the forms from you before we leave, and then send you the completed forms for signature, by mail.</w:t>
      </w:r>
      <w:r w:rsidR="00E60764">
        <w:rPr>
          <w:rFonts w:ascii="Garamond" w:hAnsi="Garamond"/>
          <w:sz w:val="26"/>
        </w:rPr>
        <w:t xml:space="preserve">  We can do this fairly quickly from Seattle, and with more care.</w:t>
      </w:r>
    </w:p>
    <w:p w:rsidR="00C035B1" w:rsidRDefault="00C035B1">
      <w:pPr>
        <w:rPr>
          <w:rFonts w:ascii="Garamond" w:hAnsi="Garamond"/>
          <w:sz w:val="26"/>
        </w:rPr>
      </w:pPr>
    </w:p>
    <w:p w:rsidR="00E60764" w:rsidRDefault="00C035B1">
      <w:pPr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 xml:space="preserve">We are enclosing a list of doctors that can provide the required medical exam.  None seem to be located on Kauai.  Let me know if I am wrong about that.  </w:t>
      </w:r>
    </w:p>
    <w:p w:rsidR="00E60764" w:rsidRDefault="00E60764">
      <w:pPr>
        <w:rPr>
          <w:rFonts w:ascii="Garamond" w:hAnsi="Garamond"/>
          <w:sz w:val="26"/>
        </w:rPr>
      </w:pPr>
    </w:p>
    <w:p w:rsidR="00C035B1" w:rsidRDefault="00C035B1">
      <w:pPr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>We can submit the application without the medical exam and get things started – which is what I suggest we do.  You should contact these doctors to see i</w:t>
      </w:r>
      <w:r w:rsidR="00E60764">
        <w:rPr>
          <w:rFonts w:ascii="Garamond" w:hAnsi="Garamond"/>
          <w:sz w:val="26"/>
        </w:rPr>
        <w:t>f any of them are ever on Kauai.  We will also look into getting L</w:t>
      </w:r>
      <w:r>
        <w:rPr>
          <w:rFonts w:ascii="Garamond" w:hAnsi="Garamond"/>
          <w:sz w:val="26"/>
        </w:rPr>
        <w:t>uis identification so that he can get over to Oahu for the exam.</w:t>
      </w:r>
    </w:p>
    <w:p w:rsidR="00C035B1" w:rsidRDefault="00C035B1">
      <w:pPr>
        <w:rPr>
          <w:rFonts w:ascii="Garamond" w:hAnsi="Garamond"/>
          <w:sz w:val="26"/>
        </w:rPr>
      </w:pPr>
    </w:p>
    <w:p w:rsidR="00C035B1" w:rsidRDefault="00C035B1">
      <w:pPr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>Lastly, please look over and sign the enclosed letter if you agree with the terms.  I will scan and email you a copy of the letter as a receipt.</w:t>
      </w:r>
    </w:p>
    <w:p w:rsidR="00C035B1" w:rsidRDefault="00C035B1">
      <w:pPr>
        <w:rPr>
          <w:rFonts w:ascii="Garamond" w:hAnsi="Garamond"/>
          <w:sz w:val="26"/>
        </w:rPr>
      </w:pPr>
    </w:p>
    <w:p w:rsidR="00C035B1" w:rsidRDefault="00C035B1">
      <w:pPr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>We will see you before we leave – and we have a printer for Angel’s kids!</w:t>
      </w:r>
    </w:p>
    <w:p w:rsidR="00C035B1" w:rsidRDefault="00C035B1">
      <w:pPr>
        <w:rPr>
          <w:rFonts w:ascii="Garamond" w:hAnsi="Garamond"/>
          <w:sz w:val="26"/>
        </w:rPr>
      </w:pPr>
    </w:p>
    <w:p w:rsidR="00C035B1" w:rsidRDefault="00C035B1">
      <w:pPr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>Talk with you soon.</w:t>
      </w:r>
    </w:p>
    <w:p w:rsidR="00C035B1" w:rsidRDefault="00C035B1">
      <w:pPr>
        <w:rPr>
          <w:rFonts w:ascii="Garamond" w:hAnsi="Garamond"/>
          <w:sz w:val="26"/>
        </w:rPr>
      </w:pPr>
    </w:p>
    <w:p w:rsidR="00C035B1" w:rsidRDefault="00C035B1">
      <w:pPr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>Bill Frick</w:t>
      </w:r>
    </w:p>
    <w:p w:rsidR="00C035B1" w:rsidRDefault="00C035B1">
      <w:pPr>
        <w:rPr>
          <w:rFonts w:ascii="Garamond" w:hAnsi="Garamond"/>
          <w:sz w:val="26"/>
        </w:rPr>
      </w:pPr>
      <w:r>
        <w:rPr>
          <w:rFonts w:ascii="Garamond" w:hAnsi="Garamond"/>
          <w:sz w:val="26"/>
        </w:rPr>
        <w:t>206 714 2514</w:t>
      </w:r>
    </w:p>
    <w:p w:rsidR="00C035B1" w:rsidRDefault="00C035B1">
      <w:pPr>
        <w:rPr>
          <w:rFonts w:ascii="Garamond" w:hAnsi="Garamond"/>
          <w:sz w:val="26"/>
        </w:rPr>
      </w:pPr>
    </w:p>
    <w:p w:rsidR="00973D83" w:rsidRPr="00033549" w:rsidRDefault="008C155C">
      <w:pPr>
        <w:rPr>
          <w:rFonts w:ascii="Garamond" w:hAnsi="Garamond"/>
          <w:sz w:val="26"/>
        </w:rPr>
      </w:pPr>
    </w:p>
    <w:sectPr w:rsidR="00973D83" w:rsidRPr="00033549" w:rsidSect="00973D83">
      <w:footerReference w:type="default" r:id="rId6"/>
      <w:pgSz w:w="12240" w:h="15840"/>
      <w:pgMar w:top="1440" w:right="1800" w:bottom="965" w:left="1800" w:gutter="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5B1" w:rsidRDefault="00C035B1">
      <w:r>
        <w:separator/>
      </w:r>
    </w:p>
  </w:endnote>
  <w:endnote w:type="continuationSeparator" w:id="0">
    <w:p w:rsidR="00C035B1" w:rsidRDefault="00C035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oder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D83" w:rsidRDefault="008C155C">
    <w:pPr>
      <w:pStyle w:val="Footer"/>
      <w:jc w:val="center"/>
      <w:rPr>
        <w:rFonts w:ascii="Garamond" w:hAnsi="Garamond"/>
        <w:b/>
        <w:i/>
        <w:sz w:val="18"/>
      </w:rPr>
    </w:pPr>
  </w:p>
  <w:p w:rsidR="00973D83" w:rsidRDefault="00C035B1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500 Island Corporate Center</w:t>
    </w:r>
  </w:p>
  <w:p w:rsidR="00973D83" w:rsidRDefault="00C035B1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7525 SE 24</w:t>
    </w:r>
    <w:r w:rsidRPr="005D6684">
      <w:rPr>
        <w:rFonts w:ascii="Garamond" w:hAnsi="Garamond"/>
        <w:b/>
        <w:i/>
        <w:sz w:val="18"/>
        <w:vertAlign w:val="superscript"/>
      </w:rPr>
      <w:t>th</w:t>
    </w:r>
    <w:r>
      <w:rPr>
        <w:rFonts w:ascii="Garamond" w:hAnsi="Garamond"/>
        <w:b/>
        <w:i/>
        <w:sz w:val="18"/>
      </w:rPr>
      <w:t xml:space="preserve"> Street</w:t>
    </w:r>
  </w:p>
  <w:p w:rsidR="00973D83" w:rsidRDefault="00C035B1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 xml:space="preserve">Mercer Island, Washington  98040   </w:t>
    </w:r>
  </w:p>
  <w:p w:rsidR="00973D83" w:rsidRDefault="00C035B1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206.286.0167 (fax)  206.770.7215 (voice)</w:t>
    </w:r>
  </w:p>
  <w:p w:rsidR="00973D83" w:rsidRDefault="00C035B1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:rsidR="00973D83" w:rsidRDefault="00C035B1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:rsidR="00973D83" w:rsidRDefault="00AB1978">
    <w:pPr>
      <w:pStyle w:val="Footer"/>
      <w:jc w:val="center"/>
      <w:rPr>
        <w:rFonts w:ascii="Garamond" w:hAnsi="Garamond"/>
        <w:b/>
        <w:i/>
        <w:sz w:val="18"/>
      </w:rPr>
    </w:pPr>
    <w:r w:rsidRPr="00AB1978">
      <w:rPr>
        <w:rFonts w:ascii="Garamond" w:hAnsi="Garamond"/>
        <w:noProof/>
      </w:rPr>
      <w:pict>
        <v:shapetype id="_x0000_t202" coordsize="21600,21600" o:spt="202" path="m0,0l0,21600,21600,21600,21600,0xe">
          <v:stroke joinstyle="miter"/>
          <v:path gradientshapeok="t" o:connecttype="rect"/>
        </v:shapetype>
        <v:shape id="_x0000_s2049" type="#_x0000_t202" style="position:absolute;left:0;text-align:left;margin-left:-68.4pt;margin-top:741.6pt;width:151.2pt;height:20.35pt;z-index:-251657216;mso-wrap-edited:f;mso-position-vertical-relative:page" wrapcoords="-237 0 -237 20800 21600 20800 21600 0 -237 0" o:allowincell="f" stroked="f">
          <v:textbox>
            <w:txbxContent>
              <w:p w:rsidR="00973D83" w:rsidRDefault="00C035B1">
                <w:pPr>
                  <w:rPr>
                    <w:rStyle w:val="PageNumber"/>
                  </w:rPr>
                </w:pP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t xml:space="preserve">Page </w:t>
                </w:r>
                <w:r w:rsidR="00AB1978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begin"/>
                </w: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instrText xml:space="preserve"> PAGE </w:instrText>
                </w:r>
                <w:r w:rsidR="00AB1978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separate"/>
                </w:r>
                <w:r w:rsidR="008C155C">
                  <w:rPr>
                    <w:rStyle w:val="PageNumber"/>
                    <w:rFonts w:ascii="Times New Roman" w:hAnsi="Times New Roman"/>
                    <w:noProof/>
                    <w:snapToGrid w:val="0"/>
                    <w:sz w:val="14"/>
                  </w:rPr>
                  <w:t>1</w:t>
                </w:r>
                <w:r w:rsidR="00AB1978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end"/>
                </w: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t xml:space="preserve"> </w:t>
                </w:r>
              </w:p>
              <w:p w:rsidR="00973D83" w:rsidRDefault="00AB1978">
                <w:pPr>
                  <w:pStyle w:val="Footer"/>
                  <w:rPr>
                    <w:rFonts w:ascii="Times New Roman" w:hAnsi="Times New Roman"/>
                    <w:i/>
                    <w:color w:val="FFFFFF"/>
                    <w:sz w:val="10"/>
                  </w:rPr>
                </w:pP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begin"/>
                </w:r>
                <w:r w:rsidR="00C035B1"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instrText xml:space="preserve"> FILENAME </w:instrText>
                </w: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separate"/>
                </w:r>
                <w:r w:rsidR="00C035B1">
                  <w:rPr>
                    <w:rFonts w:ascii="Times New Roman" w:hAnsi="Times New Roman"/>
                    <w:i/>
                    <w:noProof/>
                    <w:snapToGrid w:val="0"/>
                    <w:color w:val="FFFFFF"/>
                    <w:sz w:val="10"/>
                  </w:rPr>
                  <w:t>Document2</w:t>
                </w: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end"/>
                </w:r>
              </w:p>
              <w:p w:rsidR="00973D83" w:rsidRDefault="008C155C">
                <w:pPr>
                  <w:rPr>
                    <w:rFonts w:ascii="Times New Roman" w:hAnsi="Times New Roman"/>
                    <w:sz w:val="14"/>
                  </w:rPr>
                </w:pPr>
              </w:p>
            </w:txbxContent>
          </v:textbox>
          <w10:wrap type="tight" anchory="page"/>
        </v:shape>
      </w:pict>
    </w:r>
    <w:r w:rsidR="00C035B1">
      <w:rPr>
        <w:rFonts w:ascii="Garamond" w:hAnsi="Garamond"/>
        <w:b/>
        <w:smallCaps/>
        <w:sz w:val="14"/>
      </w:rPr>
      <w:t>Member: American Immigration Lawyers Association</w:t>
    </w:r>
  </w:p>
  <w:p w:rsidR="00973D83" w:rsidRDefault="008C155C">
    <w:pPr>
      <w:pStyle w:val="Footer"/>
    </w:pPr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5B1" w:rsidRDefault="00C035B1">
      <w:r>
        <w:separator/>
      </w:r>
    </w:p>
  </w:footnote>
  <w:footnote w:type="continuationSeparator" w:id="0">
    <w:p w:rsidR="00C035B1" w:rsidRDefault="00C035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0"/>
  <w:printFractionalCharacterWidth/>
  <w:hideSpellingErrors/>
  <w:proofState w:spelling="clean" w:grammar="clean"/>
  <w:attachedTemplate r:id="rId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B1978"/>
    <w:rsid w:val="008C155C"/>
    <w:rsid w:val="00AB1978"/>
    <w:rsid w:val="00C035B1"/>
    <w:rsid w:val="00E60764"/>
  </w:rsids>
  <m:mathPr>
    <m:mathFont m:val="Modern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3D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3623D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3623D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3623D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3623D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EnvelopeAddress">
    <w:name w:val="envelope address"/>
    <w:basedOn w:val="Normal"/>
    <w:rsid w:val="003623D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3623D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3623D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3623D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3623D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3623DE"/>
    <w:rPr>
      <w:sz w:val="20"/>
    </w:rPr>
  </w:style>
  <w:style w:type="character" w:styleId="FootnoteReference">
    <w:name w:val="footnote reference"/>
    <w:basedOn w:val="DefaultParagraphFont"/>
    <w:semiHidden/>
    <w:rsid w:val="003623DE"/>
    <w:rPr>
      <w:vertAlign w:val="superscript"/>
    </w:rPr>
  </w:style>
  <w:style w:type="paragraph" w:styleId="Header">
    <w:name w:val="header"/>
    <w:basedOn w:val="Normal"/>
    <w:rsid w:val="003623D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623D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3623D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3623DE"/>
    <w:rPr>
      <w:color w:val="0000FF"/>
      <w:u w:val="single"/>
    </w:rPr>
  </w:style>
  <w:style w:type="character" w:styleId="PageNumber">
    <w:name w:val="page number"/>
    <w:basedOn w:val="DefaultParagraphFont"/>
    <w:rsid w:val="003623D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Arundhati:Users:arundhati:Library:Application%20Support:Microsoft:Office:User%20Templates:My%20Templates:Mercer%20Isl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Mercer Isle.dot</Template>
  <TotalTime>8</TotalTime>
  <Pages>1</Pages>
  <Words>170</Words>
  <Characters>969</Characters>
  <Application>Microsoft Macintosh Word</Application>
  <DocSecurity>0</DocSecurity>
  <Lines>8</Lines>
  <Paragraphs>1</Paragraphs>
  <ScaleCrop>false</ScaleCrop>
  <Company>Le Homme Sans Peur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subject/>
  <dc:creator>William Frick</dc:creator>
  <cp:keywords/>
  <dc:description/>
  <cp:lastModifiedBy>William Frick</cp:lastModifiedBy>
  <cp:revision>3</cp:revision>
  <cp:lastPrinted>2010-09-11T05:53:00Z</cp:lastPrinted>
  <dcterms:created xsi:type="dcterms:W3CDTF">2010-09-11T05:32:00Z</dcterms:created>
  <dcterms:modified xsi:type="dcterms:W3CDTF">2010-09-11T05:57:00Z</dcterms:modified>
</cp:coreProperties>
</file>